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87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21"/>
        <w:gridCol w:w="1514"/>
        <w:gridCol w:w="708"/>
        <w:gridCol w:w="567"/>
        <w:gridCol w:w="6521"/>
        <w:gridCol w:w="567"/>
        <w:gridCol w:w="850"/>
        <w:gridCol w:w="567"/>
        <w:gridCol w:w="851"/>
        <w:gridCol w:w="567"/>
        <w:gridCol w:w="741"/>
      </w:tblGrid>
      <w:tr w:rsidR="004D4346" w:rsidRPr="00E05182" w:rsidTr="00E05182">
        <w:trPr>
          <w:trHeight w:val="144"/>
        </w:trPr>
        <w:tc>
          <w:tcPr>
            <w:tcW w:w="721" w:type="dxa"/>
            <w:vMerge w:val="restart"/>
            <w:vAlign w:val="center"/>
          </w:tcPr>
          <w:p w:rsidR="004D4346" w:rsidRPr="00E05182" w:rsidRDefault="004D4346" w:rsidP="00E05182">
            <w:pPr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主管单位</w:t>
            </w:r>
          </w:p>
        </w:tc>
        <w:tc>
          <w:tcPr>
            <w:tcW w:w="1514" w:type="dxa"/>
            <w:vMerge w:val="restart"/>
            <w:vAlign w:val="center"/>
          </w:tcPr>
          <w:p w:rsidR="004D4346" w:rsidRPr="00E05182" w:rsidRDefault="004D4346" w:rsidP="00E05182">
            <w:pPr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招聘单位</w:t>
            </w:r>
          </w:p>
        </w:tc>
        <w:tc>
          <w:tcPr>
            <w:tcW w:w="708" w:type="dxa"/>
            <w:vMerge w:val="restart"/>
            <w:vAlign w:val="center"/>
          </w:tcPr>
          <w:p w:rsidR="004D4346" w:rsidRPr="00E05182" w:rsidRDefault="004D4346" w:rsidP="00E05182">
            <w:pPr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职位代码</w:t>
            </w:r>
          </w:p>
        </w:tc>
        <w:tc>
          <w:tcPr>
            <w:tcW w:w="9072" w:type="dxa"/>
            <w:gridSpan w:val="5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招聘条件</w:t>
            </w:r>
          </w:p>
        </w:tc>
        <w:tc>
          <w:tcPr>
            <w:tcW w:w="851" w:type="dxa"/>
            <w:vMerge w:val="restart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公共科目</w:t>
            </w:r>
          </w:p>
        </w:tc>
        <w:tc>
          <w:tcPr>
            <w:tcW w:w="567" w:type="dxa"/>
            <w:vMerge w:val="restart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专业科目</w:t>
            </w:r>
          </w:p>
        </w:tc>
        <w:tc>
          <w:tcPr>
            <w:tcW w:w="741" w:type="dxa"/>
            <w:vMerge w:val="restart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政策咨询电话</w:t>
            </w:r>
          </w:p>
        </w:tc>
      </w:tr>
      <w:tr w:rsidR="004D4346" w:rsidRPr="00E05182" w:rsidTr="00E05182">
        <w:trPr>
          <w:trHeight w:val="144"/>
        </w:trPr>
        <w:tc>
          <w:tcPr>
            <w:tcW w:w="72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14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6521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专业</w:t>
            </w:r>
          </w:p>
        </w:tc>
        <w:tc>
          <w:tcPr>
            <w:tcW w:w="567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学历</w:t>
            </w:r>
          </w:p>
        </w:tc>
        <w:tc>
          <w:tcPr>
            <w:tcW w:w="850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年龄</w:t>
            </w:r>
          </w:p>
        </w:tc>
        <w:tc>
          <w:tcPr>
            <w:tcW w:w="567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其他</w:t>
            </w:r>
          </w:p>
        </w:tc>
        <w:tc>
          <w:tcPr>
            <w:tcW w:w="85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4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4D4346" w:rsidRPr="00E05182" w:rsidTr="00E05182">
        <w:trPr>
          <w:trHeight w:val="144"/>
        </w:trPr>
        <w:tc>
          <w:tcPr>
            <w:tcW w:w="721" w:type="dxa"/>
            <w:vMerge w:val="restart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阜阳市住房和城乡建设委员会</w:t>
            </w:r>
          </w:p>
        </w:tc>
        <w:tc>
          <w:tcPr>
            <w:tcW w:w="1514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市建筑业监督管理局</w:t>
            </w:r>
          </w:p>
        </w:tc>
        <w:tc>
          <w:tcPr>
            <w:tcW w:w="708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060101</w:t>
            </w:r>
          </w:p>
        </w:tc>
        <w:tc>
          <w:tcPr>
            <w:tcW w:w="567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本科：公共管理类、土木类、工程管理专业、安全工程专业</w:t>
            </w:r>
          </w:p>
          <w:p w:rsidR="004D4346" w:rsidRPr="00E05182" w:rsidRDefault="004D4346" w:rsidP="00E05182">
            <w:pPr>
              <w:widowControl/>
              <w:spacing w:line="360" w:lineRule="exac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专科：土建施工类、工程管理类、市政工程类</w:t>
            </w:r>
          </w:p>
        </w:tc>
        <w:tc>
          <w:tcPr>
            <w:tcW w:w="567" w:type="dxa"/>
            <w:vMerge w:val="restart"/>
            <w:vAlign w:val="center"/>
          </w:tcPr>
          <w:p w:rsidR="004D4346" w:rsidRPr="00E05182" w:rsidRDefault="004D4346" w:rsidP="00E05182">
            <w:pPr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专科及以上学历</w:t>
            </w:r>
          </w:p>
        </w:tc>
        <w:tc>
          <w:tcPr>
            <w:tcW w:w="850" w:type="dxa"/>
            <w:vMerge w:val="restart"/>
            <w:vAlign w:val="center"/>
          </w:tcPr>
          <w:p w:rsidR="004D4346" w:rsidRPr="00E05182" w:rsidRDefault="004D4346" w:rsidP="00E05182">
            <w:pPr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专科</w:t>
            </w: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30</w:t>
            </w: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周岁以下、本科</w:t>
            </w: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35</w:t>
            </w: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周岁以下</w:t>
            </w:r>
          </w:p>
        </w:tc>
        <w:tc>
          <w:tcPr>
            <w:tcW w:w="567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公共基础知识（二）</w:t>
            </w:r>
          </w:p>
        </w:tc>
        <w:tc>
          <w:tcPr>
            <w:tcW w:w="567" w:type="dxa"/>
            <w:vMerge w:val="restart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文秘类</w:t>
            </w:r>
          </w:p>
        </w:tc>
        <w:tc>
          <w:tcPr>
            <w:tcW w:w="741" w:type="dxa"/>
            <w:vMerge w:val="restart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0558-2162759</w:t>
            </w:r>
          </w:p>
        </w:tc>
      </w:tr>
      <w:tr w:rsidR="004D4346" w:rsidRPr="00E05182" w:rsidTr="00E05182">
        <w:trPr>
          <w:trHeight w:val="144"/>
        </w:trPr>
        <w:tc>
          <w:tcPr>
            <w:tcW w:w="72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市城乡建设档案馆</w:t>
            </w:r>
          </w:p>
        </w:tc>
        <w:tc>
          <w:tcPr>
            <w:tcW w:w="708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060102</w:t>
            </w:r>
          </w:p>
        </w:tc>
        <w:tc>
          <w:tcPr>
            <w:tcW w:w="567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本科：土木类</w:t>
            </w:r>
          </w:p>
          <w:p w:rsidR="004D4346" w:rsidRPr="00E05182" w:rsidRDefault="004D4346" w:rsidP="00E05182">
            <w:pPr>
              <w:widowControl/>
              <w:spacing w:line="360" w:lineRule="exac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专科：建设工程技术专业、建筑工程管理专业、市政工程技术专业</w:t>
            </w: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4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4D4346" w:rsidRPr="00E05182" w:rsidTr="00E05182">
        <w:trPr>
          <w:trHeight w:val="144"/>
        </w:trPr>
        <w:tc>
          <w:tcPr>
            <w:tcW w:w="72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14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060103</w:t>
            </w:r>
          </w:p>
        </w:tc>
        <w:tc>
          <w:tcPr>
            <w:tcW w:w="567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本科：会计学专业、审计学专业、工商管理专业</w:t>
            </w:r>
          </w:p>
          <w:p w:rsidR="004D4346" w:rsidRPr="00E05182" w:rsidRDefault="004D4346" w:rsidP="00E05182">
            <w:pPr>
              <w:widowControl/>
              <w:spacing w:line="360" w:lineRule="exac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专科：财务会计类、工商管理类</w:t>
            </w: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4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4D4346" w:rsidRPr="00E05182" w:rsidTr="00E05182">
        <w:trPr>
          <w:trHeight w:val="144"/>
        </w:trPr>
        <w:tc>
          <w:tcPr>
            <w:tcW w:w="72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14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060104</w:t>
            </w:r>
          </w:p>
        </w:tc>
        <w:tc>
          <w:tcPr>
            <w:tcW w:w="567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本科：汉语言文学专业、档案学专业、秘书学专业</w:t>
            </w:r>
          </w:p>
          <w:p w:rsidR="004D4346" w:rsidRPr="00E05182" w:rsidRDefault="004D4346" w:rsidP="00E05182">
            <w:pPr>
              <w:widowControl/>
              <w:spacing w:line="360" w:lineRule="exac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专科：文秘专业、图书档案管理专业、汉语专业</w:t>
            </w: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4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4D4346" w:rsidRPr="00E05182" w:rsidTr="00E05182">
        <w:trPr>
          <w:trHeight w:val="144"/>
        </w:trPr>
        <w:tc>
          <w:tcPr>
            <w:tcW w:w="72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14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060105</w:t>
            </w:r>
          </w:p>
        </w:tc>
        <w:tc>
          <w:tcPr>
            <w:tcW w:w="567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本科：计算机类</w:t>
            </w:r>
          </w:p>
          <w:p w:rsidR="004D4346" w:rsidRPr="00E05182" w:rsidRDefault="004D4346" w:rsidP="00E05182">
            <w:pPr>
              <w:widowControl/>
              <w:spacing w:line="360" w:lineRule="exac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专科：计算机应用</w:t>
            </w: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技术专业、计算机网络技术专业、计算机网络与安全管理专业</w:t>
            </w: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4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4D4346" w:rsidRPr="00E05182" w:rsidTr="00E05182">
        <w:trPr>
          <w:trHeight w:val="144"/>
        </w:trPr>
        <w:tc>
          <w:tcPr>
            <w:tcW w:w="72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14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060106</w:t>
            </w:r>
          </w:p>
        </w:tc>
        <w:tc>
          <w:tcPr>
            <w:tcW w:w="567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本科：摄影专业、影视摄影与制作专业、播音与主持艺术专业</w:t>
            </w:r>
          </w:p>
          <w:p w:rsidR="004D4346" w:rsidRPr="00E05182" w:rsidRDefault="004D4346" w:rsidP="00E05182">
            <w:pPr>
              <w:widowControl/>
              <w:spacing w:line="360" w:lineRule="exac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专科：摄影专业、影视摄影与制作专业、剪辑专业</w:t>
            </w: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4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4D4346" w:rsidRPr="00E05182" w:rsidTr="00E05182">
        <w:trPr>
          <w:trHeight w:val="1100"/>
        </w:trPr>
        <w:tc>
          <w:tcPr>
            <w:tcW w:w="72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市建设工程质量监督局</w:t>
            </w:r>
          </w:p>
        </w:tc>
        <w:tc>
          <w:tcPr>
            <w:tcW w:w="708" w:type="dxa"/>
            <w:vAlign w:val="center"/>
          </w:tcPr>
          <w:p w:rsidR="004D4346" w:rsidRPr="00E05182" w:rsidRDefault="004D4346" w:rsidP="00E05182">
            <w:pPr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060107</w:t>
            </w:r>
          </w:p>
        </w:tc>
        <w:tc>
          <w:tcPr>
            <w:tcW w:w="567" w:type="dxa"/>
            <w:vAlign w:val="center"/>
          </w:tcPr>
          <w:p w:rsidR="004D4346" w:rsidRPr="00E05182" w:rsidRDefault="004D4346" w:rsidP="00E05182">
            <w:pPr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center"/>
          </w:tcPr>
          <w:p w:rsidR="004D4346" w:rsidRPr="00E05182" w:rsidRDefault="004D4346" w:rsidP="00E05182">
            <w:pPr>
              <w:spacing w:line="360" w:lineRule="exac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本科：土木类、工程管理专业、工程造价专业</w:t>
            </w:r>
          </w:p>
          <w:p w:rsidR="004D4346" w:rsidRPr="00E05182" w:rsidRDefault="004D4346" w:rsidP="00E05182">
            <w:pPr>
              <w:spacing w:line="360" w:lineRule="exac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E05182">
              <w:rPr>
                <w:rFonts w:ascii="仿宋_GB2312" w:eastAsia="仿宋_GB2312" w:hAnsi="宋体" w:cs="宋体" w:hint="eastAsia"/>
                <w:color w:val="333333"/>
                <w:kern w:val="0"/>
                <w:sz w:val="24"/>
                <w:szCs w:val="24"/>
              </w:rPr>
              <w:t>专科：土建施工类、工程管理类、市政工程类、建筑设备类、道路桥梁工程技术专业</w:t>
            </w: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D4346" w:rsidRPr="00E05182" w:rsidRDefault="004D4346" w:rsidP="00E05182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741" w:type="dxa"/>
            <w:vMerge/>
            <w:vAlign w:val="center"/>
          </w:tcPr>
          <w:p w:rsidR="004D4346" w:rsidRPr="00E05182" w:rsidRDefault="004D4346" w:rsidP="00E05182">
            <w:pPr>
              <w:widowControl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</w:tbl>
    <w:p w:rsidR="004D4346" w:rsidRPr="00C65C0D" w:rsidRDefault="004D4346" w:rsidP="00C65C0D">
      <w:pPr>
        <w:jc w:val="center"/>
        <w:rPr>
          <w:rFonts w:ascii="华文中宋" w:eastAsia="华文中宋" w:hAnsi="华文中宋"/>
          <w:szCs w:val="21"/>
        </w:rPr>
      </w:pPr>
    </w:p>
    <w:sectPr w:rsidR="004D4346" w:rsidRPr="00C65C0D" w:rsidSect="00C65C0D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346" w:rsidRDefault="004D4346" w:rsidP="00C65C0D">
      <w:r>
        <w:separator/>
      </w:r>
    </w:p>
  </w:endnote>
  <w:endnote w:type="continuationSeparator" w:id="0">
    <w:p w:rsidR="004D4346" w:rsidRDefault="004D4346" w:rsidP="00C65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346" w:rsidRDefault="004D4346" w:rsidP="00C65C0D">
      <w:r>
        <w:separator/>
      </w:r>
    </w:p>
  </w:footnote>
  <w:footnote w:type="continuationSeparator" w:id="0">
    <w:p w:rsidR="004D4346" w:rsidRDefault="004D4346" w:rsidP="00C65C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5C0D"/>
    <w:rsid w:val="001059E9"/>
    <w:rsid w:val="001D0899"/>
    <w:rsid w:val="00200B09"/>
    <w:rsid w:val="004D4346"/>
    <w:rsid w:val="006D286D"/>
    <w:rsid w:val="00C65C0D"/>
    <w:rsid w:val="00E05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C0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65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65C0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65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65C0D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C65C0D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65C0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5C0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42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89</Words>
  <Characters>509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</dc:creator>
  <cp:keywords/>
  <dc:description/>
  <cp:lastModifiedBy>市建委办公室主任</cp:lastModifiedBy>
  <cp:revision>4</cp:revision>
  <cp:lastPrinted>2015-07-09T01:18:00Z</cp:lastPrinted>
  <dcterms:created xsi:type="dcterms:W3CDTF">2015-07-09T01:17:00Z</dcterms:created>
  <dcterms:modified xsi:type="dcterms:W3CDTF">2015-07-09T07:43:00Z</dcterms:modified>
</cp:coreProperties>
</file>